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4AB17E93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="00586ADC">
        <w:rPr>
          <w:b/>
          <w:lang w:val="en-GB"/>
        </w:rPr>
        <w:t xml:space="preserve"> 22-G008-25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1CA43176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>The</w:t>
      </w:r>
      <w:r w:rsidR="00586ADC">
        <w:rPr>
          <w:rFonts w:ascii="Calibri" w:hAnsi="Calibri" w:cs="Calibri"/>
          <w:lang w:val="en-GB"/>
        </w:rPr>
        <w:t xml:space="preserve"> Ministry of Health and Medical Services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64D84DEB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</w:t>
      </w:r>
      <w:r w:rsidR="00586ADC">
        <w:rPr>
          <w:lang w:val="en-GB"/>
        </w:rPr>
        <w:t>: 22-G008-25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7AED6" w14:textId="77777777" w:rsidR="003F7C4B" w:rsidRDefault="003F7C4B">
      <w:r>
        <w:separator/>
      </w:r>
    </w:p>
  </w:endnote>
  <w:endnote w:type="continuationSeparator" w:id="0">
    <w:p w14:paraId="4C508A7D" w14:textId="77777777" w:rsidR="003F7C4B" w:rsidRDefault="003F7C4B">
      <w:r>
        <w:continuationSeparator/>
      </w:r>
    </w:p>
  </w:endnote>
  <w:endnote w:type="continuationNotice" w:id="1">
    <w:p w14:paraId="7B9B31A1" w14:textId="77777777" w:rsidR="003F7C4B" w:rsidRDefault="003F7C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056BAE8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86ADC">
      <w:rPr>
        <w:noProof/>
      </w:rPr>
      <w:t>2025-09-24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CC250" w14:textId="77777777" w:rsidR="003F7C4B" w:rsidRDefault="003F7C4B">
      <w:r>
        <w:separator/>
      </w:r>
    </w:p>
  </w:footnote>
  <w:footnote w:type="continuationSeparator" w:id="0">
    <w:p w14:paraId="5B57C1CE" w14:textId="77777777" w:rsidR="003F7C4B" w:rsidRDefault="003F7C4B">
      <w:r>
        <w:continuationSeparator/>
      </w:r>
    </w:p>
  </w:footnote>
  <w:footnote w:type="continuationNotice" w:id="1">
    <w:p w14:paraId="77AAE04B" w14:textId="77777777" w:rsidR="003F7C4B" w:rsidRDefault="003F7C4B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C4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ADC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39</TotalTime>
  <Pages>7</Pages>
  <Words>1836</Words>
  <Characters>10466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12278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7</cp:revision>
  <cp:lastPrinted>2013-10-18T08:32:00Z</cp:lastPrinted>
  <dcterms:created xsi:type="dcterms:W3CDTF">2020-12-01T12:58:00Z</dcterms:created>
  <dcterms:modified xsi:type="dcterms:W3CDTF">2025-09-23T22:59:00Z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